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7A58511B" w:rsidR="00A25D7C" w:rsidRPr="006C3FAC" w:rsidRDefault="00A25D7C" w:rsidP="006C3FAC">
      <w:pPr>
        <w:pStyle w:val="Nagwek2"/>
        <w:spacing w:line="36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6C3FAC">
        <w:rPr>
          <w:rFonts w:ascii="Arial" w:hAnsi="Arial" w:cs="Arial"/>
          <w:b/>
          <w:bCs/>
          <w:color w:val="auto"/>
          <w:sz w:val="20"/>
          <w:szCs w:val="20"/>
        </w:rPr>
        <w:t>Z</w:t>
      </w:r>
      <w:r w:rsidR="002F5CF5" w:rsidRPr="006C3FAC">
        <w:rPr>
          <w:rFonts w:ascii="Arial" w:hAnsi="Arial" w:cs="Arial"/>
          <w:b/>
          <w:bCs/>
          <w:color w:val="auto"/>
          <w:sz w:val="20"/>
          <w:szCs w:val="20"/>
        </w:rPr>
        <w:t>ałącznik nr 2 do Zapytania ofertowego</w:t>
      </w:r>
      <w:bookmarkEnd w:id="0"/>
    </w:p>
    <w:p w14:paraId="7A5A3EC0" w14:textId="77777777" w:rsidR="00A25D7C" w:rsidRPr="00E12B8E" w:rsidRDefault="00A25D7C" w:rsidP="00916BF5">
      <w:pPr>
        <w:spacing w:line="360" w:lineRule="auto"/>
        <w:jc w:val="right"/>
        <w:rPr>
          <w:rFonts w:cs="Arial"/>
          <w:b/>
          <w:sz w:val="18"/>
        </w:rPr>
      </w:pPr>
    </w:p>
    <w:p w14:paraId="1D093ABD" w14:textId="77777777" w:rsidR="00A25D7C" w:rsidRPr="00AC3F19" w:rsidRDefault="00A25D7C" w:rsidP="00916BF5">
      <w:pPr>
        <w:spacing w:line="360" w:lineRule="auto"/>
        <w:jc w:val="center"/>
        <w:rPr>
          <w:rFonts w:cs="Arial"/>
          <w:b/>
          <w:sz w:val="20"/>
          <w:szCs w:val="22"/>
          <w:highlight w:val="lightGray"/>
        </w:rPr>
      </w:pPr>
      <w:r w:rsidRPr="00AC3F19">
        <w:rPr>
          <w:rFonts w:cs="Arial"/>
          <w:b/>
          <w:sz w:val="20"/>
          <w:szCs w:val="22"/>
          <w:highlight w:val="lightGray"/>
        </w:rPr>
        <w:t>OŚWIADCZENIE</w:t>
      </w:r>
    </w:p>
    <w:p w14:paraId="061F20D5" w14:textId="7872A90A" w:rsidR="00A25D7C" w:rsidRPr="006C3FAC" w:rsidRDefault="00A25D7C" w:rsidP="00916BF5">
      <w:pPr>
        <w:spacing w:line="360" w:lineRule="auto"/>
        <w:jc w:val="center"/>
        <w:rPr>
          <w:rFonts w:cs="Arial"/>
          <w:b/>
          <w:sz w:val="20"/>
          <w:szCs w:val="22"/>
        </w:rPr>
      </w:pPr>
      <w:r w:rsidRPr="00AC3F19">
        <w:rPr>
          <w:rFonts w:cs="Arial"/>
          <w:b/>
          <w:sz w:val="20"/>
          <w:szCs w:val="22"/>
          <w:highlight w:val="lightGray"/>
        </w:rPr>
        <w:t>OFERENTA BIORĄCEGO UDZIAŁ W POSTĘPOWANIU ZAKUPOWYM</w:t>
      </w:r>
      <w:r w:rsidR="006C3FAC" w:rsidRPr="00AC3F19">
        <w:rPr>
          <w:rFonts w:cs="Arial"/>
          <w:b/>
          <w:sz w:val="20"/>
          <w:szCs w:val="22"/>
          <w:highlight w:val="lightGray"/>
        </w:rPr>
        <w:t xml:space="preserve"> – CZĘŚĆ FORMALNA</w:t>
      </w:r>
    </w:p>
    <w:p w14:paraId="733B3962" w14:textId="77777777" w:rsidR="00A25D7C" w:rsidRPr="00E12B8E" w:rsidRDefault="00A25D7C" w:rsidP="00916BF5">
      <w:pPr>
        <w:spacing w:line="360" w:lineRule="auto"/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916BF5">
      <w:pPr>
        <w:spacing w:line="360" w:lineRule="auto"/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71163E1" w14:textId="34C7C9C9" w:rsidR="00A25D7C" w:rsidRPr="00E12B8E" w:rsidRDefault="00A25D7C" w:rsidP="00916BF5">
      <w:pPr>
        <w:spacing w:line="360" w:lineRule="auto"/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 w:rsidR="00FD2575"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1318EF3" w14:textId="77777777" w:rsidR="00A25D7C" w:rsidRPr="00E12B8E" w:rsidRDefault="00A25D7C" w:rsidP="00916BF5">
      <w:pPr>
        <w:spacing w:line="360" w:lineRule="auto"/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6545BC71" w14:textId="77777777" w:rsidR="00A25D7C" w:rsidRPr="00E12B8E" w:rsidRDefault="00A25D7C" w:rsidP="00916BF5">
      <w:pPr>
        <w:spacing w:line="360" w:lineRule="auto"/>
        <w:jc w:val="center"/>
        <w:rPr>
          <w:rFonts w:cs="Arial"/>
          <w:i/>
          <w:sz w:val="18"/>
        </w:rPr>
      </w:pPr>
    </w:p>
    <w:p w14:paraId="3F5B35C9" w14:textId="6F94F491" w:rsidR="00A25D7C" w:rsidRPr="00E12B8E" w:rsidRDefault="00A25D7C" w:rsidP="00916BF5">
      <w:pPr>
        <w:spacing w:line="360" w:lineRule="auto"/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 w:rsidR="00FD2575"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292B3331" w14:textId="77777777" w:rsidR="00A25D7C" w:rsidRPr="00E12B8E" w:rsidRDefault="00A25D7C" w:rsidP="00916BF5">
      <w:pPr>
        <w:spacing w:line="360" w:lineRule="auto"/>
        <w:jc w:val="center"/>
        <w:rPr>
          <w:rFonts w:cs="Arial"/>
          <w:i/>
          <w:sz w:val="18"/>
        </w:rPr>
      </w:pPr>
    </w:p>
    <w:p w14:paraId="7957AA1A" w14:textId="77777777" w:rsidR="00A25D7C" w:rsidRPr="00E12B8E" w:rsidRDefault="00A25D7C" w:rsidP="00916BF5">
      <w:pPr>
        <w:numPr>
          <w:ilvl w:val="0"/>
          <w:numId w:val="62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33259657" w14:textId="77777777" w:rsidR="00A25D7C" w:rsidRPr="00E12B8E" w:rsidRDefault="00A25D7C" w:rsidP="00916BF5">
      <w:pPr>
        <w:numPr>
          <w:ilvl w:val="1"/>
          <w:numId w:val="62"/>
        </w:numPr>
        <w:spacing w:line="360" w:lineRule="auto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44055ADA" w14:textId="77777777" w:rsidR="00A25D7C" w:rsidRPr="00C90D3B" w:rsidRDefault="00A25D7C" w:rsidP="00916BF5">
      <w:pPr>
        <w:numPr>
          <w:ilvl w:val="1"/>
          <w:numId w:val="62"/>
        </w:numPr>
        <w:spacing w:line="360" w:lineRule="auto"/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1C7B2F78" w14:textId="77777777" w:rsidR="00A25D7C" w:rsidRPr="00C90D3B" w:rsidRDefault="00A25D7C" w:rsidP="00916BF5">
      <w:pPr>
        <w:spacing w:line="360" w:lineRule="auto"/>
        <w:ind w:left="1440"/>
        <w:jc w:val="both"/>
        <w:rPr>
          <w:rFonts w:eastAsia="Calibri" w:cs="Arial"/>
          <w:sz w:val="18"/>
          <w:highlight w:val="lightGray"/>
        </w:rPr>
      </w:pPr>
    </w:p>
    <w:p w14:paraId="3CD8D301" w14:textId="77777777" w:rsidR="00A25D7C" w:rsidRPr="00C90D3B" w:rsidRDefault="00A25D7C" w:rsidP="00916BF5">
      <w:pPr>
        <w:numPr>
          <w:ilvl w:val="0"/>
          <w:numId w:val="67"/>
        </w:numPr>
        <w:spacing w:line="360" w:lineRule="auto"/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6523A0FB" w14:textId="77777777" w:rsidR="00A25D7C" w:rsidRPr="00C90D3B" w:rsidRDefault="00A25D7C" w:rsidP="00916BF5">
      <w:pPr>
        <w:spacing w:line="360" w:lineRule="auto"/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22E3B24C" w14:textId="77777777" w:rsidR="00A25D7C" w:rsidRPr="00C90D3B" w:rsidRDefault="00A25D7C" w:rsidP="00916BF5">
      <w:pPr>
        <w:spacing w:line="360" w:lineRule="auto"/>
        <w:jc w:val="center"/>
        <w:rPr>
          <w:rFonts w:cs="Arial"/>
          <w:b/>
          <w:i/>
          <w:sz w:val="16"/>
          <w:highlight w:val="lightGray"/>
        </w:rPr>
      </w:pPr>
    </w:p>
    <w:p w14:paraId="143BE3C8" w14:textId="77777777" w:rsidR="00A25D7C" w:rsidRPr="00C90D3B" w:rsidRDefault="00A25D7C" w:rsidP="00916BF5">
      <w:pPr>
        <w:numPr>
          <w:ilvl w:val="0"/>
          <w:numId w:val="67"/>
        </w:numPr>
        <w:spacing w:line="360" w:lineRule="auto"/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589E1EC9" w14:textId="77777777" w:rsidR="00A25D7C" w:rsidRPr="00E12B8E" w:rsidRDefault="00A25D7C" w:rsidP="00916BF5">
      <w:pPr>
        <w:spacing w:line="360" w:lineRule="auto"/>
        <w:jc w:val="center"/>
        <w:rPr>
          <w:rFonts w:cs="Arial"/>
          <w:i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018EE2CF" w14:textId="28242672" w:rsidR="00E568DB" w:rsidRDefault="00E568DB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 w:rsidR="001F7745"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 w:rsidR="001F7745"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C867C95" w14:textId="004F695C" w:rsidR="001F7745" w:rsidRDefault="001F7745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0E3A4069" w14:textId="7C667477" w:rsidR="00A67027" w:rsidRPr="002B1E4B" w:rsidRDefault="00944A51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</w:t>
      </w:r>
      <w:r w:rsidR="00843FFF" w:rsidRPr="00843FFF">
        <w:rPr>
          <w:rFonts w:eastAsia="Calibri" w:cs="Arial"/>
          <w:sz w:val="18"/>
        </w:rPr>
        <w:t>e</w:t>
      </w:r>
      <w:r w:rsidRPr="00843FFF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843FFF">
        <w:rPr>
          <w:rFonts w:eastAsia="Calibri" w:cs="Arial"/>
          <w:sz w:val="18"/>
        </w:rPr>
        <w:t>PSG</w:t>
      </w:r>
      <w:r w:rsidRPr="00843FFF">
        <w:rPr>
          <w:rFonts w:eastAsia="Calibri" w:cs="Arial"/>
          <w:sz w:val="18"/>
        </w:rPr>
        <w:t xml:space="preserve"> z tego tytułu</w:t>
      </w:r>
      <w:r w:rsidR="00A67027" w:rsidRPr="00843FFF">
        <w:rPr>
          <w:rFonts w:eastAsia="Calibri" w:cs="Arial"/>
          <w:sz w:val="18"/>
        </w:rPr>
        <w:t>,</w:t>
      </w:r>
    </w:p>
    <w:p w14:paraId="3D10F4F6" w14:textId="7AC3E6F6" w:rsidR="00A67027" w:rsidRPr="00843FFF" w:rsidRDefault="00A67027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="00843FFF"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="001A7AB4"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6DF5259B" w14:textId="268BC2CC" w:rsidR="00A67027" w:rsidRDefault="00A67027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5D634166" w14:textId="3A440051" w:rsidR="005B1521" w:rsidRDefault="00470968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="005B1521"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08D32A1F" w14:textId="502A1FB3" w:rsidR="00A67027" w:rsidRPr="00A67027" w:rsidRDefault="00A67027" w:rsidP="00916BF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 w:rsidR="00FD2575">
        <w:rPr>
          <w:rFonts w:eastAsia="Calibri" w:cs="Arial"/>
          <w:sz w:val="18"/>
        </w:rPr>
        <w:t>,</w:t>
      </w:r>
    </w:p>
    <w:p w14:paraId="61C9C844" w14:textId="74BCB3EB" w:rsidR="00A67027" w:rsidRDefault="00A67027" w:rsidP="00916BF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 w:rsidR="00FD2575">
        <w:rPr>
          <w:rFonts w:eastAsia="Calibri" w:cs="Arial"/>
          <w:sz w:val="18"/>
        </w:rPr>
        <w:t>,</w:t>
      </w:r>
    </w:p>
    <w:p w14:paraId="7FBE9297" w14:textId="376F5BD2" w:rsidR="00470968" w:rsidRDefault="00470968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D0AACEE" w14:textId="77777777" w:rsidR="00470968" w:rsidRPr="00A67027" w:rsidRDefault="00470968" w:rsidP="00916BF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2D990CE4" w14:textId="77777777" w:rsidR="00470968" w:rsidRDefault="00470968" w:rsidP="00916BF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0E583EEA" w14:textId="5AB9E123" w:rsidR="00A25D7C" w:rsidRPr="00E12B8E" w:rsidRDefault="00A25D7C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),</w:t>
      </w:r>
    </w:p>
    <w:p w14:paraId="45C68D9B" w14:textId="0824F357" w:rsidR="00A25D7C" w:rsidRDefault="00A25D7C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916BF5">
        <w:rPr>
          <w:rFonts w:cs="Arial"/>
          <w:b/>
          <w:sz w:val="18"/>
          <w:highlight w:val="yellow"/>
        </w:rPr>
        <w:t>do</w:t>
      </w:r>
      <w:r w:rsidR="00916BF5" w:rsidRPr="00916BF5">
        <w:rPr>
          <w:rFonts w:cs="Arial"/>
          <w:b/>
          <w:sz w:val="18"/>
          <w:highlight w:val="yellow"/>
        </w:rPr>
        <w:t xml:space="preserve"> ……… dni</w:t>
      </w:r>
      <w:r w:rsidR="002F5CF5">
        <w:rPr>
          <w:rStyle w:val="Odwoanieprzypisudolnego"/>
          <w:rFonts w:cs="Arial"/>
          <w:b/>
          <w:sz w:val="18"/>
          <w:highlight w:val="yellow"/>
        </w:rPr>
        <w:footnoteReference w:id="2"/>
      </w:r>
      <w:r w:rsidR="002F5CF5">
        <w:rPr>
          <w:rFonts w:cs="Arial"/>
          <w:b/>
          <w:sz w:val="18"/>
        </w:rPr>
        <w:t xml:space="preserve"> (minimalnie – 60 dni) </w:t>
      </w:r>
      <w:r w:rsidRPr="00E12B8E">
        <w:rPr>
          <w:rFonts w:cs="Arial"/>
          <w:sz w:val="18"/>
        </w:rPr>
        <w:t>od daty jej złożenia,</w:t>
      </w:r>
    </w:p>
    <w:p w14:paraId="571AD83F" w14:textId="5B2D9724" w:rsidR="00257195" w:rsidRDefault="00257195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B2C6F78" w14:textId="3933CB65" w:rsidR="00E4458A" w:rsidRPr="00257195" w:rsidRDefault="00E4458A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 w:rsidR="00640B0A">
        <w:rPr>
          <w:rFonts w:cs="Arial"/>
          <w:sz w:val="18"/>
        </w:rPr>
        <w:t>Oferentów</w:t>
      </w:r>
      <w:r w:rsidR="00640B0A" w:rsidRPr="00257195"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zewnętrznych, w szczególności: Ogólnych Warunków Umów, Ogólnych Wytycznych Dotyczących Ubezpieczeń oraz BHP i Ochrony środowiska, wraz </w:t>
      </w:r>
      <w:r w:rsidR="001A7AB4">
        <w:rPr>
          <w:rFonts w:cs="Arial"/>
          <w:sz w:val="18"/>
        </w:rPr>
        <w:br/>
      </w:r>
      <w:r w:rsidRPr="00257195">
        <w:rPr>
          <w:rFonts w:cs="Arial"/>
          <w:sz w:val="18"/>
        </w:rPr>
        <w:t>z załącznikami, dostępnych na stronie www.psgaz.pl w zakładce</w:t>
      </w:r>
      <w:r w:rsidR="006762FD" w:rsidRPr="00257195">
        <w:rPr>
          <w:rFonts w:cs="Arial"/>
          <w:sz w:val="18"/>
        </w:rPr>
        <w:t xml:space="preserve"> </w:t>
      </w:r>
      <w:r w:rsidRPr="00257195">
        <w:rPr>
          <w:rFonts w:cs="Arial"/>
          <w:i/>
          <w:iCs/>
          <w:sz w:val="18"/>
        </w:rPr>
        <w:t>Dla Kontrahenta</w:t>
      </w:r>
      <w:r w:rsidR="006762FD" w:rsidRPr="00257195">
        <w:rPr>
          <w:rFonts w:cs="Arial"/>
          <w:i/>
          <w:iCs/>
          <w:sz w:val="18"/>
        </w:rPr>
        <w:t>/ Pliki do pobrania</w:t>
      </w:r>
      <w:r w:rsidR="00916BF5">
        <w:rPr>
          <w:rFonts w:cs="Arial"/>
          <w:i/>
          <w:iCs/>
          <w:sz w:val="18"/>
        </w:rPr>
        <w:t>.</w:t>
      </w:r>
    </w:p>
    <w:p w14:paraId="4DDA6496" w14:textId="584525D7" w:rsidR="006762FD" w:rsidRPr="002B1E4B" w:rsidRDefault="006762FD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18"/>
        </w:rPr>
      </w:pPr>
      <w:r w:rsidRPr="002F5CF5">
        <w:rPr>
          <w:rFonts w:cs="Arial"/>
          <w:b/>
          <w:sz w:val="18"/>
          <w:highlight w:val="yellow"/>
        </w:rPr>
        <w:t>posiada / nie posiada</w:t>
      </w:r>
      <w:r w:rsidR="002F5CF5">
        <w:rPr>
          <w:rStyle w:val="Odwoanieprzypisudolnego"/>
          <w:rFonts w:cs="Arial"/>
          <w:b/>
          <w:sz w:val="18"/>
        </w:rPr>
        <w:footnoteReference w:id="3"/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handlowych.</w:t>
      </w:r>
    </w:p>
    <w:p w14:paraId="5026B520" w14:textId="4323DF21" w:rsidR="00A25D7C" w:rsidRPr="00E12B8E" w:rsidRDefault="00D17A2A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016209AE" w14:textId="11A3B782" w:rsidR="00A25D7C" w:rsidRDefault="006762FD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 w:rsidR="00244ADE"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 w:rsidR="00244ADE"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 w:rsidR="001A7AB4"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27755ED0" w14:textId="7BED58CC" w:rsidR="00A13F64" w:rsidRDefault="00A13F64" w:rsidP="00916BF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</w:t>
      </w:r>
      <w:r w:rsidR="00257195">
        <w:rPr>
          <w:rFonts w:eastAsia="Calibri" w:cs="Arial"/>
          <w:sz w:val="18"/>
        </w:rPr>
        <w:t>pochodzącą</w:t>
      </w:r>
      <w:r>
        <w:rPr>
          <w:rFonts w:eastAsia="Calibri" w:cs="Arial"/>
          <w:sz w:val="18"/>
        </w:rPr>
        <w:t xml:space="preserve"> z Państwa trzeciego</w:t>
      </w:r>
    </w:p>
    <w:p w14:paraId="5CC313F3" w14:textId="77777777" w:rsidR="00A13F64" w:rsidRPr="00A67027" w:rsidRDefault="00A13F64" w:rsidP="00916BF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2E12892" w14:textId="4C1438E2" w:rsidR="00A13F64" w:rsidRDefault="00A13F64" w:rsidP="00916BF5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2BD0DEB6" w14:textId="14DF6919" w:rsidR="00FB0196" w:rsidRPr="00A56CCE" w:rsidRDefault="00FB0196" w:rsidP="00A56CCE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2F17B7C0" w14:textId="54976DCA" w:rsidR="00747AAB" w:rsidRPr="00747AAB" w:rsidRDefault="00747AAB" w:rsidP="00A56CCE">
      <w:pPr>
        <w:pStyle w:val="Akapitzlist"/>
        <w:numPr>
          <w:ilvl w:val="0"/>
          <w:numId w:val="62"/>
        </w:numPr>
        <w:tabs>
          <w:tab w:val="clear" w:pos="1800"/>
        </w:tabs>
        <w:spacing w:line="360" w:lineRule="auto"/>
        <w:ind w:left="709" w:hanging="425"/>
        <w:jc w:val="both"/>
        <w:rPr>
          <w:rFonts w:ascii="Arial" w:eastAsia="Calibri" w:hAnsi="Arial" w:cs="Arial"/>
          <w:sz w:val="18"/>
          <w:lang w:eastAsia="pl-PL"/>
        </w:rPr>
      </w:pPr>
      <w:r w:rsidRPr="00747AAB">
        <w:rPr>
          <w:rFonts w:ascii="Arial" w:eastAsia="Calibri" w:hAnsi="Arial" w:cs="Arial"/>
          <w:sz w:val="18"/>
          <w:lang w:eastAsia="pl-PL"/>
        </w:rPr>
        <w:t>zapoznałem się z warunkami zawartymi w Zapytaniu ofertowym, przyjmuję je bez zastrzeżeń oraz uzyskałem wszelkie informacje do przygotowania oferty</w:t>
      </w:r>
      <w:r w:rsidR="00A56CCE">
        <w:rPr>
          <w:rFonts w:ascii="Arial" w:eastAsia="Calibri" w:hAnsi="Arial" w:cs="Arial"/>
          <w:sz w:val="18"/>
          <w:lang w:eastAsia="pl-PL"/>
        </w:rPr>
        <w:t>.</w:t>
      </w:r>
    </w:p>
    <w:p w14:paraId="5FEB2407" w14:textId="77777777" w:rsidR="00747AAB" w:rsidRPr="00747AAB" w:rsidRDefault="00747AAB" w:rsidP="00A56CCE">
      <w:pPr>
        <w:spacing w:line="360" w:lineRule="auto"/>
        <w:jc w:val="both"/>
        <w:rPr>
          <w:rFonts w:eastAsia="Calibri" w:cs="Arial"/>
          <w:sz w:val="18"/>
        </w:rPr>
      </w:pPr>
    </w:p>
    <w:p w14:paraId="3268CE79" w14:textId="77777777" w:rsidR="00747AAB" w:rsidRDefault="00747AAB" w:rsidP="00A56CCE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18"/>
        </w:rPr>
      </w:pPr>
    </w:p>
    <w:p w14:paraId="5FD466D7" w14:textId="77777777" w:rsidR="00886621" w:rsidRDefault="00886621" w:rsidP="00916BF5">
      <w:pPr>
        <w:tabs>
          <w:tab w:val="num" w:pos="1800"/>
        </w:tabs>
        <w:spacing w:line="360" w:lineRule="auto"/>
        <w:ind w:left="709"/>
        <w:jc w:val="both"/>
        <w:rPr>
          <w:rFonts w:cs="Arial"/>
          <w:sz w:val="18"/>
        </w:rPr>
      </w:pPr>
    </w:p>
    <w:p w14:paraId="36138B2B" w14:textId="77777777" w:rsidR="00886621" w:rsidRPr="00E12B8E" w:rsidRDefault="00886621" w:rsidP="00916BF5">
      <w:pPr>
        <w:tabs>
          <w:tab w:val="num" w:pos="1800"/>
        </w:tabs>
        <w:spacing w:line="360" w:lineRule="auto"/>
        <w:ind w:left="709"/>
        <w:jc w:val="both"/>
        <w:rPr>
          <w:rFonts w:cs="Arial"/>
          <w:sz w:val="18"/>
        </w:rPr>
      </w:pPr>
    </w:p>
    <w:p w14:paraId="2919F775" w14:textId="77777777" w:rsidR="00A25D7C" w:rsidRPr="00E12B8E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64371387" w14:textId="77777777" w:rsidR="00A25D7C" w:rsidRPr="00E12B8E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2FF50716" w14:textId="77777777" w:rsidR="00A25D7C" w:rsidRPr="00E12B8E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661D9B7A" w14:textId="30F715EA" w:rsidR="00A25D7C" w:rsidRPr="00E12B8E" w:rsidRDefault="00A25D7C" w:rsidP="00916BF5">
      <w:pPr>
        <w:pStyle w:val="Zwykytekst"/>
        <w:spacing w:line="360" w:lineRule="auto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916BF5"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...........</w:t>
      </w:r>
      <w:r w:rsidR="00916BF5">
        <w:rPr>
          <w:rFonts w:ascii="Arial" w:hAnsi="Arial" w:cs="Arial"/>
          <w:sz w:val="18"/>
        </w:rPr>
        <w:t>.................................</w:t>
      </w:r>
      <w:r w:rsidRPr="00E12B8E">
        <w:rPr>
          <w:rFonts w:ascii="Arial" w:hAnsi="Arial" w:cs="Arial"/>
          <w:sz w:val="18"/>
        </w:rPr>
        <w:t>...........................</w:t>
      </w:r>
    </w:p>
    <w:p w14:paraId="18E271E9" w14:textId="771386E4" w:rsidR="00A25D7C" w:rsidRPr="00916BF5" w:rsidRDefault="00A25D7C" w:rsidP="00916BF5">
      <w:pPr>
        <w:pStyle w:val="Zwykytekst"/>
        <w:spacing w:line="360" w:lineRule="auto"/>
        <w:ind w:left="708" w:firstLine="708"/>
        <w:rPr>
          <w:rFonts w:ascii="Arial" w:hAnsi="Arial" w:cs="Arial"/>
          <w:sz w:val="14"/>
          <w:szCs w:val="16"/>
        </w:rPr>
      </w:pPr>
      <w:r w:rsidRPr="00916BF5">
        <w:rPr>
          <w:rFonts w:ascii="Arial" w:hAnsi="Arial" w:cs="Arial"/>
          <w:sz w:val="14"/>
          <w:szCs w:val="16"/>
        </w:rPr>
        <w:t>data</w:t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="00916BF5" w:rsidRPr="00916BF5">
        <w:rPr>
          <w:rFonts w:ascii="Arial" w:hAnsi="Arial" w:cs="Arial"/>
          <w:sz w:val="14"/>
          <w:szCs w:val="16"/>
        </w:rPr>
        <w:t xml:space="preserve">                      </w:t>
      </w:r>
      <w:r w:rsidRPr="00916BF5">
        <w:rPr>
          <w:rFonts w:ascii="Arial" w:hAnsi="Arial" w:cs="Arial"/>
          <w:sz w:val="14"/>
          <w:szCs w:val="16"/>
        </w:rPr>
        <w:t>podpis Oferenta</w:t>
      </w:r>
    </w:p>
    <w:p w14:paraId="1681CDFA" w14:textId="5DDFE069" w:rsidR="00A25D7C" w:rsidRPr="00916BF5" w:rsidRDefault="00A25D7C" w:rsidP="00916BF5">
      <w:pPr>
        <w:spacing w:line="360" w:lineRule="auto"/>
        <w:ind w:left="4956"/>
        <w:jc w:val="center"/>
        <w:rPr>
          <w:rFonts w:cs="Arial"/>
          <w:sz w:val="14"/>
          <w:szCs w:val="16"/>
        </w:rPr>
      </w:pPr>
      <w:r w:rsidRPr="00916BF5">
        <w:rPr>
          <w:rFonts w:cs="Arial"/>
          <w:i/>
          <w:sz w:val="14"/>
          <w:szCs w:val="16"/>
        </w:rPr>
        <w:t>(osoby upoważnione do składania oświadczeń woli)</w:t>
      </w:r>
    </w:p>
    <w:sectPr w:rsidR="00A25D7C" w:rsidRPr="00916BF5" w:rsidSect="00916BF5">
      <w:footerReference w:type="default" r:id="rId13"/>
      <w:headerReference w:type="first" r:id="rId14"/>
      <w:footerReference w:type="first" r:id="rId15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952298"/>
      <w:docPartObj>
        <w:docPartGallery w:val="Page Numbers (Bottom of Page)"/>
        <w:docPartUnique/>
      </w:docPartObj>
    </w:sdtPr>
    <w:sdtEndPr>
      <w:rPr>
        <w:sz w:val="20"/>
        <w:szCs w:val="16"/>
      </w:rPr>
    </w:sdtEndPr>
    <w:sdtContent>
      <w:sdt>
        <w:sdtPr>
          <w:rPr>
            <w:sz w:val="20"/>
            <w:szCs w:val="16"/>
          </w:rPr>
          <w:id w:val="2132897938"/>
          <w:docPartObj>
            <w:docPartGallery w:val="Page Numbers (Top of Page)"/>
            <w:docPartUnique/>
          </w:docPartObj>
        </w:sdtPr>
        <w:sdtEndPr/>
        <w:sdtContent>
          <w:p w14:paraId="79B7E767" w14:textId="0E011E6B" w:rsidR="00916BF5" w:rsidRPr="00916BF5" w:rsidRDefault="00916BF5">
            <w:pPr>
              <w:pStyle w:val="Stopka"/>
              <w:jc w:val="right"/>
              <w:rPr>
                <w:sz w:val="20"/>
                <w:szCs w:val="16"/>
              </w:rPr>
            </w:pPr>
            <w:r w:rsidRPr="00916BF5">
              <w:rPr>
                <w:sz w:val="20"/>
                <w:szCs w:val="16"/>
              </w:rPr>
              <w:t xml:space="preserve">Strona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PAGE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  <w:r w:rsidRPr="00916BF5">
              <w:rPr>
                <w:sz w:val="20"/>
                <w:szCs w:val="16"/>
              </w:rPr>
              <w:t xml:space="preserve"> z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NUMPAGES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92C9A81" w14:textId="77777777" w:rsidR="00916BF5" w:rsidRDefault="00916B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87515294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56B6FE" w14:textId="15E74FC3" w:rsidR="00916BF5" w:rsidRPr="00916BF5" w:rsidRDefault="00916BF5">
            <w:pPr>
              <w:pStyle w:val="Stopka"/>
              <w:jc w:val="right"/>
              <w:rPr>
                <w:sz w:val="20"/>
                <w:szCs w:val="16"/>
              </w:rPr>
            </w:pPr>
            <w:r w:rsidRPr="00916BF5">
              <w:rPr>
                <w:sz w:val="20"/>
                <w:szCs w:val="16"/>
              </w:rPr>
              <w:t xml:space="preserve">Strona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PAGE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  <w:r w:rsidRPr="00916BF5">
              <w:rPr>
                <w:sz w:val="20"/>
                <w:szCs w:val="16"/>
              </w:rPr>
              <w:t xml:space="preserve"> z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NUMPAGES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FE70278" w14:textId="77777777" w:rsidR="00916BF5" w:rsidRDefault="00916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  <w:footnote w:id="2">
    <w:p w14:paraId="0C97FCE4" w14:textId="2ADC1602" w:rsidR="002F5CF5" w:rsidRPr="002F5CF5" w:rsidRDefault="002F5CF5">
      <w:pPr>
        <w:pStyle w:val="Tekstprzypisudolnego"/>
        <w:rPr>
          <w:rFonts w:ascii="Arial" w:hAnsi="Arial" w:cs="Arial"/>
          <w:sz w:val="16"/>
          <w:szCs w:val="16"/>
        </w:rPr>
      </w:pPr>
      <w:r w:rsidRPr="002F5C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F5CF5">
        <w:rPr>
          <w:rFonts w:ascii="Arial" w:hAnsi="Arial" w:cs="Arial"/>
          <w:sz w:val="16"/>
          <w:szCs w:val="16"/>
        </w:rPr>
        <w:t xml:space="preserve"> Okres związania </w:t>
      </w:r>
      <w:r w:rsidR="00170EAD">
        <w:rPr>
          <w:rFonts w:ascii="Arial" w:hAnsi="Arial" w:cs="Arial"/>
          <w:sz w:val="16"/>
          <w:szCs w:val="16"/>
        </w:rPr>
        <w:t xml:space="preserve">ofertą </w:t>
      </w:r>
      <w:r w:rsidRPr="002F5CF5">
        <w:rPr>
          <w:rFonts w:ascii="Arial" w:hAnsi="Arial" w:cs="Arial"/>
          <w:sz w:val="16"/>
          <w:szCs w:val="16"/>
        </w:rPr>
        <w:t>wypełnia Oferent</w:t>
      </w:r>
    </w:p>
  </w:footnote>
  <w:footnote w:id="3">
    <w:p w14:paraId="0323D22F" w14:textId="7038B48C" w:rsidR="002F5CF5" w:rsidRDefault="002F5CF5">
      <w:pPr>
        <w:pStyle w:val="Tekstprzypisudolnego"/>
      </w:pPr>
      <w:r w:rsidRPr="002F5CF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F5CF5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F529" w14:textId="6EBA6D35" w:rsidR="00AE47D4" w:rsidRDefault="00AE47D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FC7C00" wp14:editId="712DB54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78404508" name="Grafika 78404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676"/>
    <w:rsid w:val="00003994"/>
    <w:rsid w:val="00006F0F"/>
    <w:rsid w:val="00007E75"/>
    <w:rsid w:val="00010223"/>
    <w:rsid w:val="0001381E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4AB"/>
    <w:rsid w:val="00063E0E"/>
    <w:rsid w:val="00066F38"/>
    <w:rsid w:val="00080810"/>
    <w:rsid w:val="00083F4F"/>
    <w:rsid w:val="00090E42"/>
    <w:rsid w:val="00093B27"/>
    <w:rsid w:val="000977D6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0F1D45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70EAD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3D88"/>
    <w:rsid w:val="0021589F"/>
    <w:rsid w:val="00220F86"/>
    <w:rsid w:val="00234E43"/>
    <w:rsid w:val="0024497E"/>
    <w:rsid w:val="00244AD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54EB"/>
    <w:rsid w:val="002D778E"/>
    <w:rsid w:val="002E1B73"/>
    <w:rsid w:val="002E38EB"/>
    <w:rsid w:val="002E428C"/>
    <w:rsid w:val="002F5CF5"/>
    <w:rsid w:val="002F77DD"/>
    <w:rsid w:val="0030496C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5602E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5260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234AD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3FAC"/>
    <w:rsid w:val="006C709C"/>
    <w:rsid w:val="006D49B5"/>
    <w:rsid w:val="006D5DA3"/>
    <w:rsid w:val="006E0FF1"/>
    <w:rsid w:val="006E1625"/>
    <w:rsid w:val="006E5E91"/>
    <w:rsid w:val="006E6091"/>
    <w:rsid w:val="006E6BCD"/>
    <w:rsid w:val="006F23F0"/>
    <w:rsid w:val="006F2CDF"/>
    <w:rsid w:val="007002F6"/>
    <w:rsid w:val="00700C24"/>
    <w:rsid w:val="007016E0"/>
    <w:rsid w:val="00707657"/>
    <w:rsid w:val="0071495E"/>
    <w:rsid w:val="00714F9D"/>
    <w:rsid w:val="007158AB"/>
    <w:rsid w:val="007228E0"/>
    <w:rsid w:val="007271B9"/>
    <w:rsid w:val="007431D7"/>
    <w:rsid w:val="00744107"/>
    <w:rsid w:val="00745359"/>
    <w:rsid w:val="00747AAB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055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6BF5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D3755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6CCE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A7EB7"/>
    <w:rsid w:val="00AB56DB"/>
    <w:rsid w:val="00AB67CA"/>
    <w:rsid w:val="00AC1489"/>
    <w:rsid w:val="00AC3F19"/>
    <w:rsid w:val="00AD154D"/>
    <w:rsid w:val="00AE0BCA"/>
    <w:rsid w:val="00AE334F"/>
    <w:rsid w:val="00AE47D4"/>
    <w:rsid w:val="00AE614E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20DC"/>
    <w:rsid w:val="00B76A0D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197</TotalTime>
  <Pages>2</Pages>
  <Words>556</Words>
  <Characters>3910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Wróblewski Bartosz (PSG)</cp:lastModifiedBy>
  <cp:revision>28</cp:revision>
  <cp:lastPrinted>2008-02-25T07:24:00Z</cp:lastPrinted>
  <dcterms:created xsi:type="dcterms:W3CDTF">2026-02-04T08:02:00Z</dcterms:created>
  <dcterms:modified xsi:type="dcterms:W3CDTF">2026-02-19T07:03:00Z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